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4128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15625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156254" w:rsidP="00400202">
            <w:pPr>
              <w:pStyle w:val="FootnoteText"/>
              <w:ind w:left="-533" w:firstLine="533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ระดับความสำเร็จของการนำระบบการประกันคุณภาพภายในระดับอุดมศึกษาไปปฏิบัติ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5625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นางสาวนุชนภา รื่นอบเชย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1562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15625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56254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="0015625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156254" w:rsidRDefault="002F054A" w:rsidP="0015625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นางสาวนพรัตน์ </w:t>
            </w:r>
            <w:r w:rsidR="00156254" w:rsidRPr="00F924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="00156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156254" w:rsidRDefault="00156254" w:rsidP="00156254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นางสาวปภาวดี โพธิ์ถวิล</w:t>
            </w:r>
          </w:p>
        </w:tc>
        <w:tc>
          <w:tcPr>
            <w:tcW w:w="3686" w:type="dxa"/>
            <w:tcBorders>
              <w:left w:val="nil"/>
            </w:tcBorders>
          </w:tcPr>
          <w:p w:rsidR="00156254" w:rsidRDefault="00D849B7" w:rsidP="0015625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56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56254" w:rsidRPr="00F9240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  <w:p w:rsidR="006C7B37" w:rsidRPr="00156254" w:rsidRDefault="00156254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5628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56254" w:rsidRPr="0061350F" w:rsidRDefault="00156254" w:rsidP="0061350F">
            <w:pPr>
              <w:pStyle w:val="ListParagraph"/>
              <w:numPr>
                <w:ilvl w:val="0"/>
                <w:numId w:val="9"/>
              </w:numPr>
              <w:ind w:left="0" w:firstLine="3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การประกันคุณภาพการศึกษา 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ตาม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กฎกระทรวง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การประกันคุณภาพการศึกษา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2561</w:t>
            </w:r>
            <w:r w:rsidR="00CD4AED"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หมายถึง </w:t>
            </w:r>
            <w:r w:rsidR="0061350F"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การประเมินผลและการติดตามตรวจสอบคุณภาพตามมาตรฐานการศึกษา โดยมีกลไกในการควบคุมตรวจสอบระบบการบริหารคุณภาพการศึกษาที่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สถานศึกษา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จัดขึ้น เพื่อให้เกิดการพัฒนาและสร้างความเชื่อมั่นให้แก่ผู้มีส่วนเกี่ยวข้องและสาธารณชนว่าสามารถจัดการศึกษาได้อย่างมีคุณภาพตามมาตรฐานการศึกษา และบรรลุเป้าประสงค์ของหน่วยงานต้นสังกัดหรือหน่วยงานที่กำกับดูแล</w:t>
            </w:r>
          </w:p>
          <w:p w:rsidR="00156254" w:rsidRPr="0061350F" w:rsidRDefault="00156254" w:rsidP="0061350F">
            <w:pPr>
              <w:pStyle w:val="ListParagraph"/>
              <w:numPr>
                <w:ilvl w:val="0"/>
                <w:numId w:val="9"/>
              </w:numPr>
              <w:ind w:left="0" w:firstLine="3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สถาบันอุดมศึกษาแต่ละแห่งต้องจัดให้มีระบบการประกันคุณภาพการศึกษาภายใน โดยกำหนดมาตรฐานการศึกษาของสถาบันอุดมศึกษาให้เป็นไปตามมาตรฐานการศึกษาระดับอุดมศึกษา และจัดส่งรายงานผลการประเมินตนเองให้แก่สำนักงานคณะกรรมการการอุดมศึกษาเป็นประจำทุกปี</w:t>
            </w:r>
          </w:p>
          <w:p w:rsidR="00260B00" w:rsidRPr="0061350F" w:rsidRDefault="00156254" w:rsidP="006F2B12">
            <w:pPr>
              <w:pStyle w:val="ListParagraph"/>
              <w:numPr>
                <w:ilvl w:val="0"/>
                <w:numId w:val="9"/>
              </w:numPr>
              <w:spacing w:after="240"/>
              <w:ind w:left="0" w:firstLine="3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สถานศึกษาที่นับผลดำเนินงานจะต้องดำเนินการตาม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การประกันคุณภาพการศึกษา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2561 และมาตรฐาน</w:t>
            </w:r>
            <w:r w:rsidR="0061350F" w:rsidRPr="0061350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การอุดมศึกษา พ.ศ.</w:t>
            </w:r>
            <w:r w:rsidR="0061350F"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135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2561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156254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ร้อยละ 90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CHE QA Online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ร้อยละ 95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 xml:space="preserve">CHE QA 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  <w:t>Online</w:t>
                  </w:r>
                  <w:r w:rsidRPr="005D26F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50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</w:t>
                  </w:r>
                  <w:r w:rsidR="00C52E4E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การอุดมศึกษาใหม่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60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</w:t>
                  </w:r>
                  <w:r w:rsidR="00C52E4E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การอุดมศึกษาใหม่</w:t>
                  </w:r>
                </w:p>
              </w:tc>
            </w:tr>
            <w:tr w:rsidR="00156254" w:rsidRPr="003B7C5A" w:rsidTr="001562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6254" w:rsidRPr="00F108FD" w:rsidRDefault="00156254" w:rsidP="001562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6254" w:rsidRPr="0092798B" w:rsidRDefault="00156254" w:rsidP="0015625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ร้อยละ 70 ของสถาบันอุดมศึกษาจัดส่งรายงานประจำปีที่เป็นรายงานการประเมินคุณภาพภายในผ่านระบบ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 xml:space="preserve">CHE QA Online </w:t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เพื่อเผยแพร่ต่อสาธารณชน มีผลลัพธ์ตามมาตรฐาน</w:t>
                  </w:r>
                  <w:r w:rsidR="00C52E4E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br/>
                  </w:r>
                  <w:r w:rsidRPr="008A6F8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การอุดมศึกษาใหม่</w:t>
                  </w:r>
                </w:p>
              </w:tc>
            </w:tr>
          </w:tbl>
          <w:p w:rsidR="006F2B12" w:rsidRPr="00DE6CC4" w:rsidRDefault="006F2B12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47A53">
        <w:trPr>
          <w:trHeight w:val="256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418"/>
              <w:gridCol w:w="1177"/>
              <w:gridCol w:w="1486"/>
              <w:gridCol w:w="1433"/>
            </w:tblGrid>
            <w:tr w:rsidR="002F054A" w:rsidRPr="003B7C5A" w:rsidTr="00647A53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47A53">
              <w:trPr>
                <w:trHeight w:val="1038"/>
                <w:jc w:val="center"/>
              </w:trPr>
              <w:tc>
                <w:tcPr>
                  <w:tcW w:w="3739" w:type="dxa"/>
                </w:tcPr>
                <w:p w:rsidR="004032BC" w:rsidRPr="00647A53" w:rsidRDefault="00156254" w:rsidP="00647A5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47A5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ระดับความสำเร็จของการนำระบบ</w:t>
                  </w:r>
                  <w:r w:rsidR="006F2B12" w:rsidRPr="00647A5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47A5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การประกันคุณภาพภายในระดับอุดมศึกษาไปปฏิบัติ</w:t>
                  </w:r>
                </w:p>
              </w:tc>
              <w:tc>
                <w:tcPr>
                  <w:tcW w:w="1418" w:type="dxa"/>
                </w:tcPr>
                <w:p w:rsidR="004032BC" w:rsidRPr="00AC4F8B" w:rsidRDefault="002D4E1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ร้อยละ </w:t>
                  </w:r>
                  <w:r w:rsidR="00156254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F2B12" w:rsidP="006F2B1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F2B1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6F2B1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2E4E" w:rsidRPr="003B7C5A" w:rsidTr="00D134A9">
        <w:trPr>
          <w:trHeight w:val="842"/>
        </w:trPr>
        <w:tc>
          <w:tcPr>
            <w:tcW w:w="9498" w:type="dxa"/>
            <w:gridSpan w:val="3"/>
          </w:tcPr>
          <w:p w:rsidR="00C52E4E" w:rsidRDefault="00C52E4E" w:rsidP="00C52E4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สถาบัน</w:t>
            </w:r>
            <w:r w:rsidRPr="009C066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อุดมศึกษาต้องจัดให้มีระบบการประกันคุณภาพการศึกษาภายใน ระดับหลักสูตร คณะและสถาบันให้สอดคล้องกับกฎกระทรวงการประกันคุณภาพการศึกษา พ.ศ. 2561  โดยสถาบันอุดมศึกษาสามารถกำหนดระบบประกันคุณภาพการศึกษาภายในของตนเอง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ที่สามารถรับประกันความสำเร็จในการดำเนินงานให้บรรลุผลลัพธ์</w:t>
            </w:r>
            <w:r w:rsidRPr="009C0664">
              <w:rPr>
                <w:rFonts w:ascii="TH SarabunPSK" w:hAnsi="TH SarabunPSK" w:cs="TH SarabunPSK"/>
                <w:sz w:val="30"/>
                <w:szCs w:val="30"/>
                <w:cs/>
              </w:rPr>
              <w:t>ตามมาตรฐานการศึกษาของ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</w:t>
            </w:r>
            <w:r w:rsidRPr="009C0664">
              <w:rPr>
                <w:rFonts w:ascii="TH SarabunPSK" w:hAnsi="TH SarabunPSK" w:cs="TH SarabunPSK"/>
                <w:sz w:val="30"/>
                <w:szCs w:val="30"/>
                <w:cs/>
              </w:rPr>
              <w:t>และสอดคล้องตามมาตรฐานการอุดมศึกษาที่กระทรวงกำหนด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การอุดมศึกษาจะครอบคลุมด้านผลลัพธ์ผู้เรียน การวิจัยและนวัตกรรม การบริการวิชาการแก่สังคม ศิลปวัฒนธรรมและความเป็นไทย และการบริหารจัดการ ตามศักยภาพและอัตลักษณ์ของประเภทสถาบัน เพื่อให้บรรลุเป้าหมายสำคัญ คือ การจัดการศึกษาเพื่อให้ผู้สำเร็จการศึกษาระดับอุดมศึกษามีคุณลักษณะของคนไทยที่สอดคล้องกับยุทธศาสตร์ชาติ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ความต้องการจำเป็นของสังคม ชุมชน ภาครัฐ ภาคเอกชน และประเทศ เพื่อเป็นกำลังสำคัญในการพัฒนาประเทศไทยสู่ความมั่นคง มั่งคั่ง และยั่งยืน </w:t>
            </w:r>
          </w:p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2. การประกันคุณภาพการศึกษาภายใน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จุดมุ่งหมายเพื่อการควบคุมคุณภาพ การติดตามตรวจสอบคุณภาพและ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การพัฒนาคุณภาพการจัดการศึกษาในระดับหลักสูตร ระดับคณะ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และระดับสถาบัน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ให้ได้ข้อมูลที่ชี้ผลการบริหารจัดการหลักสูตรที่ได้คุณภาพตามมาตรฐานการอุดมศึกษา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และมาตรฐานของสถาบัน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เพื่อสร้างความมั่นใจให้กับผู้ใช้บัณฑิตและส่งเสริมสนับสนุน กำกับติดตามการดำเนินงานของคณะและสถาบันให้เป็นไปตามมาตรฐานและวิสัยทัศน์ที่สถาบัน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อุดมศึกษากำหนด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สะท้อนผลการจัดการศึกษาได้อย่างมีคุณภาพ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สร้างความเชื่อมั่นในคุณภาพของบัณฑิตที่สำเร็จการศึกษาจากสถาบันอุดมศึกษา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จัดทำรายงานประจำปีที่เป็นรายงานประเมินคุณภาพภายในเสนอต่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เป็นประจำ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ทุกปีการศึกษา </w:t>
            </w:r>
          </w:p>
          <w:p w:rsidR="00C52E4E" w:rsidRPr="00546E38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3. 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การประเมินคุณภาพภายในของสถาบันอุดมศึกษาจะดำเนินการเมื่อสิ้นปีการศึกษา ซึ่งวงรอบปีการศึกษาตามระบบอาเซียนจะเริ่มตั้งแต่เดือนสิงหาคม </w:t>
            </w:r>
            <w:r w:rsidRPr="00546E38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กรกฎาคมของทุกปี โดยสถาบันอุดมศึกษาจะรายงานผลการประเมินคุณภาพภายในผ่านระบบ </w:t>
            </w:r>
            <w:r w:rsidRPr="00546E38">
              <w:rPr>
                <w:rFonts w:ascii="TH SarabunPSK" w:hAnsi="TH SarabunPSK" w:cs="TH SarabunPSK"/>
                <w:sz w:val="30"/>
                <w:szCs w:val="30"/>
              </w:rPr>
              <w:t>CHE OA Online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ภายใน 120 วันนับจากวันสิ้นปีการศึกษา คือภายในเดือนพฤศจิกายนของทุกปี ดังนั้น ผลการดำเนินงานของตัวชี้วัดนี้จึงไม่สามารถรายงานในรอบ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546E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เดือนได้ แต่จะรายงานในรอบ 12 เดือน</w:t>
            </w:r>
          </w:p>
        </w:tc>
      </w:tr>
      <w:tr w:rsidR="00C52E4E" w:rsidRPr="003B7C5A" w:rsidTr="006E0252">
        <w:trPr>
          <w:trHeight w:val="841"/>
        </w:trPr>
        <w:tc>
          <w:tcPr>
            <w:tcW w:w="9498" w:type="dxa"/>
            <w:gridSpan w:val="3"/>
          </w:tcPr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C0664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ด้านการประกันคุณภาพการศึกษาของสำนักงานคณะกรรมการการอุดมศึกษาซึ่งเชื่อมโยงกับสถาบันอุดมศึกษา ประกอบด้วยข้อมูลเชิงปริมาณและเชิงคุณภาพที่เกี่ยวกับการประกันคุณภาพการศึกษาภายในสถาบันอุดมศึกษา ตั้งแต่ระดับหลักสูตร ระดับคณะ และระดับสถาบัน</w:t>
            </w:r>
            <w:r>
              <w:rPr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375F4A">
              <w:rPr>
                <w:rFonts w:ascii="TH SarabunPSK" w:hAnsi="TH SarabunPSK" w:cs="TH SarabunPSK"/>
                <w:sz w:val="30"/>
                <w:szCs w:val="30"/>
                <w:cs/>
              </w:rPr>
              <w:t>สอดคล้องตามมาตรฐาน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การอุดมศึกษาและมาตรฐาน</w:t>
            </w:r>
            <w:r w:rsidRPr="00375F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การศึกษาของชาติ </w:t>
            </w:r>
          </w:p>
          <w:p w:rsidR="00C52E4E" w:rsidRPr="00950334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C0664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รายงานข้อมูลผลการประกันคุณภาพการศึกษาภายใน ซึ่งสามารถนำมาใช้ประโยชน์ในการตัดสินใจเชิงนโยบาย เพื่อส่งเสริมประสิทธิภาพและความเข้มแข็งของการประกันคุณภาพการศึกษาภายในสถาบันอุดมศึกษา</w:t>
            </w:r>
          </w:p>
        </w:tc>
      </w:tr>
      <w:tr w:rsidR="00C52E4E" w:rsidRPr="003B7C5A" w:rsidTr="006F2B12">
        <w:trPr>
          <w:trHeight w:val="2425"/>
        </w:trPr>
        <w:tc>
          <w:tcPr>
            <w:tcW w:w="9498" w:type="dxa"/>
            <w:gridSpan w:val="3"/>
          </w:tcPr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C52E4E" w:rsidRPr="000D55E0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เนื่องจากการดำเนินการประกันคุณภาพการศึกษาตามมาตรฐานการอุดมศึกษา จะเริ่มใช้เป็นครั้งแรกในปีการศึกษา 2561 สถาบันอุดมศึกษาอาจขาด</w:t>
            </w:r>
            <w:r w:rsidRPr="00375F4A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ู้ความเข้าใจเกี่ยวกับการจัดทำระบบประกันคุณภาพภายในของสถาบันอุดมศึกษาให้สอดคล้องตามมาตรฐานการศึกษาของสถานศึกษาและมาตรฐานการอุดมศึกษาฉบับใหม่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5F4A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75F4A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</w:t>
            </w:r>
            <w:r w:rsidRPr="00375F4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การประเมินตนเองของสถาบันอุดมศึกษา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อาจยังไม่สามารถ</w:t>
            </w:r>
            <w:r w:rsidRPr="00375F4A">
              <w:rPr>
                <w:rFonts w:ascii="TH SarabunPSK" w:hAnsi="TH SarabunPSK" w:cs="TH SarabunPSK" w:hint="cs"/>
                <w:sz w:val="30"/>
                <w:szCs w:val="30"/>
                <w:cs/>
              </w:rPr>
              <w:t>สะท้อนให้เห็นระบบและวิธีการในการประกันคุณภาพ เพื่อให้เกิดผลลัพธ์ที่คาดหวังตามที่มาตรฐาน</w:t>
            </w:r>
            <w:r w:rsidRPr="00375F4A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Pr="00375F4A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อุดมศึกษาแต่ละด้านกำหนด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ได้อย่างครบถ้วน</w:t>
            </w:r>
          </w:p>
        </w:tc>
      </w:tr>
      <w:tr w:rsidR="00C52E4E" w:rsidRPr="003B7C5A" w:rsidTr="006F2B12">
        <w:trPr>
          <w:trHeight w:val="1707"/>
        </w:trPr>
        <w:tc>
          <w:tcPr>
            <w:tcW w:w="9498" w:type="dxa"/>
            <w:gridSpan w:val="3"/>
          </w:tcPr>
          <w:p w:rsidR="00C52E4E" w:rsidRDefault="00C52E4E" w:rsidP="00C52E4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52E4E" w:rsidRPr="00C52E4E" w:rsidRDefault="00C52E4E" w:rsidP="00C52E4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04DA">
              <w:rPr>
                <w:rFonts w:ascii="TH SarabunPSK" w:hAnsi="TH SarabunPSK" w:cs="TH SarabunPSK"/>
                <w:sz w:val="30"/>
                <w:szCs w:val="30"/>
                <w:cs/>
              </w:rPr>
              <w:t>จำนวนสถาบันอุดมศึกษาในสังกัด สกอ. ที่</w:t>
            </w:r>
            <w:r w:rsidRPr="002104DA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ส่งรายงานการ</w:t>
            </w:r>
            <w:r w:rsidRPr="002104DA">
              <w:rPr>
                <w:rFonts w:ascii="TH SarabunPSK" w:hAnsi="TH SarabunPSK" w:cs="TH SarabunPSK"/>
                <w:sz w:val="30"/>
                <w:szCs w:val="30"/>
                <w:cs/>
              </w:rPr>
              <w:t>ประกันคุณภาพภายใน</w:t>
            </w:r>
            <w:r w:rsidRPr="002104DA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มายัง สกอ.</w:t>
            </w:r>
          </w:p>
          <w:p w:rsidR="00C52E4E" w:rsidRPr="000D55E0" w:rsidRDefault="00C52E4E" w:rsidP="00C52E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04D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</w:t>
            </w:r>
            <w:r w:rsidRPr="002104DA">
              <w:rPr>
                <w:rFonts w:ascii="TH SarabunPSK" w:hAnsi="TH SarabunPSK" w:cs="TH SarabunPSK"/>
                <w:sz w:val="30"/>
                <w:szCs w:val="30"/>
                <w:cs/>
              </w:rPr>
              <w:t>ประกันคุณภาพภายใน</w:t>
            </w:r>
            <w:r w:rsidRPr="002104D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ของสถาบันอุดมศึกษา ที่รายงานผ่านระบบฐานข้อมูลการประกันคุณภาพการศึกษาระดับอุดมศึกษา </w:t>
            </w:r>
            <w:r w:rsidRPr="002104DA">
              <w:rPr>
                <w:rFonts w:ascii="TH SarabunPSK" w:hAnsi="TH SarabunPSK" w:cs="TH SarabunPSK"/>
                <w:sz w:val="30"/>
                <w:szCs w:val="30"/>
              </w:rPr>
              <w:t>CHE QA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75F4A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รวมทั้งในรูปแบบของเอกสาร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D4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745" w:rsidRDefault="00793745">
      <w:r>
        <w:separator/>
      </w:r>
    </w:p>
  </w:endnote>
  <w:endnote w:type="continuationSeparator" w:id="0">
    <w:p w:rsidR="00793745" w:rsidRDefault="0079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E" w:rsidRDefault="009320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E" w:rsidRDefault="00932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745" w:rsidRDefault="00793745">
      <w:r>
        <w:separator/>
      </w:r>
    </w:p>
  </w:footnote>
  <w:footnote w:type="continuationSeparator" w:id="0">
    <w:p w:rsidR="00793745" w:rsidRDefault="0079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E" w:rsidRDefault="00932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204E" w:rsidRDefault="0093204E" w:rsidP="0093204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93204E" w:rsidRDefault="0093204E" w:rsidP="0093204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3204E" w:rsidRDefault="0093204E" w:rsidP="0093204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93204E" w:rsidRDefault="0093204E" w:rsidP="0093204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04E" w:rsidRDefault="00932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numPicBullet w:numPicBulletId="1">
    <w:pict>
      <v:shape id="_x0000_i1029" type="#_x0000_t75" style="width:249.75pt;height:180pt" o:bullet="t">
        <v:imagedata r:id="rId2" o:title="fullstop-main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C486406"/>
    <w:multiLevelType w:val="hybridMultilevel"/>
    <w:tmpl w:val="0F6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60D180E"/>
    <w:multiLevelType w:val="hybridMultilevel"/>
    <w:tmpl w:val="8236BE1E"/>
    <w:lvl w:ilvl="0" w:tplc="1782237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128E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25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4E1B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350F"/>
    <w:rsid w:val="0061749F"/>
    <w:rsid w:val="00637718"/>
    <w:rsid w:val="00641410"/>
    <w:rsid w:val="00642568"/>
    <w:rsid w:val="00647A53"/>
    <w:rsid w:val="006707C3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2B1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374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204E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774D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52E4E"/>
    <w:rsid w:val="00C6134E"/>
    <w:rsid w:val="00C67D71"/>
    <w:rsid w:val="00CD4AED"/>
    <w:rsid w:val="00CE50B1"/>
    <w:rsid w:val="00CE51CA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11A2"/>
    <w:rsid w:val="00D63723"/>
    <w:rsid w:val="00D849B7"/>
    <w:rsid w:val="00DA3363"/>
    <w:rsid w:val="00DA5582"/>
    <w:rsid w:val="00DC244A"/>
    <w:rsid w:val="00DE0A44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0C8A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8B50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3BA5F-21DD-49F2-9C17-6F907197C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237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28</cp:revision>
  <cp:lastPrinted>2018-04-05T01:06:00Z</cp:lastPrinted>
  <dcterms:created xsi:type="dcterms:W3CDTF">2019-02-04T07:47:00Z</dcterms:created>
  <dcterms:modified xsi:type="dcterms:W3CDTF">2019-09-03T03:55:00Z</dcterms:modified>
</cp:coreProperties>
</file>